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221012" w:rsidRPr="00221012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221012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Λεπίδες νυστεριών μιας χρήσης</w:t>
            </w: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bookmarkEnd w:id="0"/>
          </w:p>
        </w:tc>
      </w:tr>
      <w:tr w:rsidR="00221012" w:rsidRPr="00221012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21012" w:rsidRPr="00221012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21012" w:rsidRPr="00221012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2101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21012" w:rsidRPr="00221012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012" w:rsidRPr="00221012" w:rsidRDefault="00221012" w:rsidP="002210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Λεπίδες νυστεριών, μιας χρήσης, </w:t>
            </w:r>
            <w:proofErr w:type="spellStart"/>
            <w:r w:rsidRPr="00221012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2210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21012" w:rsidRPr="00221012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012" w:rsidRPr="00221012" w:rsidRDefault="00221012" w:rsidP="0022101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221012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2210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221012" w:rsidRPr="00221012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2101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101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221012">
              <w:rPr>
                <w:rFonts w:ascii="Tahoma" w:hAnsi="Tahoma" w:cs="Tahoma"/>
                <w:sz w:val="18"/>
                <w:szCs w:val="18"/>
              </w:rPr>
              <w:t>10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21012" w:rsidRPr="00221012" w:rsidRDefault="00221012" w:rsidP="0022101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21012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4D358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2025-11-24T17:35:00Z</dcterms:created>
  <dcterms:modified xsi:type="dcterms:W3CDTF">2025-11-24T17:35:00Z</dcterms:modified>
</cp:coreProperties>
</file>